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4A0AA4C9" w14:textId="77777777" w:rsidTr="00970B65">
        <w:trPr>
          <w:trHeight w:val="738"/>
        </w:trPr>
        <w:tc>
          <w:tcPr>
            <w:tcW w:w="5000" w:type="pct"/>
            <w:shd w:val="clear" w:color="auto" w:fill="auto"/>
            <w:vAlign w:val="center"/>
          </w:tcPr>
          <w:p w14:paraId="4DEAF6CB" w14:textId="6EA1E0D4" w:rsidR="005F2928" w:rsidRDefault="005E6A27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6B0DE717" wp14:editId="690E8F71">
                  <wp:extent cx="5486400" cy="428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5608119" w14:textId="70600503" w:rsidR="002C5E76" w:rsidRPr="0041298F" w:rsidRDefault="005E6A27" w:rsidP="002C5E76">
      <w:pPr>
        <w:pStyle w:val="APBHeading"/>
      </w:pPr>
      <w:r>
        <w:rPr>
          <w:noProof/>
        </w:rPr>
        <w:drawing>
          <wp:inline distT="0" distB="0" distL="0" distR="0" wp14:anchorId="0F673E51" wp14:editId="0C854977">
            <wp:extent cx="276225" cy="219075"/>
            <wp:effectExtent l="0" t="0" r="9525" b="9525"/>
            <wp:docPr id="4" name="Picture 4" descr="MCj028687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6875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7A2005">
        <w:t>Project</w:t>
      </w:r>
      <w:r w:rsidR="002C5E76" w:rsidRPr="0041298F">
        <w:t xml:space="preserve"> </w:t>
      </w:r>
      <w:r w:rsidR="00F66FD3">
        <w:t>2.2.4 Rooted in Research</w:t>
      </w:r>
    </w:p>
    <w:p w14:paraId="324559E6" w14:textId="77777777" w:rsidR="002C5E76" w:rsidRDefault="002C5E76" w:rsidP="002C5E76"/>
    <w:p w14:paraId="2996A0C7" w14:textId="77777777" w:rsidR="002C5E76" w:rsidRDefault="002C5E76" w:rsidP="002C5E76">
      <w:pPr>
        <w:pStyle w:val="ActivitySection"/>
      </w:pPr>
      <w:r>
        <w:t>Purpose</w:t>
      </w:r>
    </w:p>
    <w:p w14:paraId="4200E45E" w14:textId="16266A03" w:rsidR="00AC2B63" w:rsidRPr="003D0EFC" w:rsidRDefault="00F66FD3" w:rsidP="00AC2B63">
      <w:pPr>
        <w:pStyle w:val="ActivityBody"/>
      </w:pPr>
      <w:r>
        <w:t xml:space="preserve">Genetic transformation and purification of plasmids are important laboratory skills. How would a scientist utilize the products of these experiments in the field? Take a break from lab studies to research </w:t>
      </w:r>
      <w:proofErr w:type="gramStart"/>
      <w:r>
        <w:t>a bacteria</w:t>
      </w:r>
      <w:proofErr w:type="gramEnd"/>
      <w:r>
        <w:t xml:space="preserve"> commonly used in the genetic modification of agricultural crops.</w:t>
      </w:r>
      <w:r w:rsidR="00AC2B63">
        <w:t xml:space="preserve"> </w:t>
      </w:r>
      <w:r w:rsidR="00A71326">
        <w:t xml:space="preserve">How has the use of </w:t>
      </w:r>
      <w:r w:rsidR="00A71326" w:rsidRPr="00A71326">
        <w:rPr>
          <w:i/>
        </w:rPr>
        <w:t>A. tumefaciens</w:t>
      </w:r>
      <w:r w:rsidR="00A71326">
        <w:t xml:space="preserve"> changed agriculture over the past few decades?</w:t>
      </w:r>
    </w:p>
    <w:p w14:paraId="3745B17B" w14:textId="77777777" w:rsidR="003B0686" w:rsidRPr="00210996" w:rsidRDefault="003B0686" w:rsidP="002C5E76"/>
    <w:p w14:paraId="07B69287" w14:textId="77777777" w:rsidR="002C5E76" w:rsidRDefault="002C5E76" w:rsidP="002C5E76">
      <w:pPr>
        <w:pStyle w:val="ActivitySection"/>
      </w:pPr>
      <w:r>
        <w:t>Materials</w:t>
      </w:r>
    </w:p>
    <w:tbl>
      <w:tblPr>
        <w:tblW w:w="10800" w:type="dxa"/>
        <w:tblLook w:val="01E0" w:firstRow="1" w:lastRow="1" w:firstColumn="1" w:lastColumn="1" w:noHBand="0" w:noVBand="0"/>
      </w:tblPr>
      <w:tblGrid>
        <w:gridCol w:w="10800"/>
      </w:tblGrid>
      <w:tr w:rsidR="00F66FD3" w14:paraId="471FF4B9" w14:textId="77777777" w:rsidTr="00970B65">
        <w:tc>
          <w:tcPr>
            <w:tcW w:w="10800" w:type="dxa"/>
          </w:tcPr>
          <w:p w14:paraId="02200C87" w14:textId="77777777" w:rsidR="00F66FD3" w:rsidRDefault="00F66FD3" w:rsidP="00BE7183">
            <w:pPr>
              <w:pStyle w:val="ActivityBodyBold"/>
            </w:pPr>
            <w:r>
              <w:t>Per student:</w:t>
            </w:r>
          </w:p>
          <w:p w14:paraId="228D5576" w14:textId="77777777" w:rsidR="00AC2B63" w:rsidRDefault="00F66FD3" w:rsidP="00AC2B63">
            <w:pPr>
              <w:pStyle w:val="Activitybullet"/>
            </w:pPr>
            <w:r>
              <w:t>Computer</w:t>
            </w:r>
            <w:r w:rsidR="00AC2B63">
              <w:t xml:space="preserve"> with Internet and word processing</w:t>
            </w:r>
          </w:p>
          <w:p w14:paraId="23144F1C" w14:textId="77777777" w:rsidR="00F66FD3" w:rsidRDefault="00F66FD3" w:rsidP="00F66FD3">
            <w:pPr>
              <w:pStyle w:val="Activitybullet"/>
            </w:pPr>
            <w:r>
              <w:t>Research materials</w:t>
            </w:r>
          </w:p>
          <w:p w14:paraId="71BECE19" w14:textId="50721880" w:rsidR="00F66FD3" w:rsidRDefault="00F66FD3" w:rsidP="00F66FD3">
            <w:pPr>
              <w:pStyle w:val="Activitybullet"/>
            </w:pPr>
            <w:r w:rsidRPr="00F503FA">
              <w:t>Pen</w:t>
            </w:r>
          </w:p>
          <w:p w14:paraId="3FF57896" w14:textId="77777777" w:rsidR="00F66FD3" w:rsidRDefault="00F66FD3" w:rsidP="00F66FD3">
            <w:pPr>
              <w:pStyle w:val="Activitybullet"/>
            </w:pPr>
            <w:r w:rsidRPr="008C36A1">
              <w:rPr>
                <w:rStyle w:val="Italic"/>
              </w:rPr>
              <w:t>Agriscience Notebook</w:t>
            </w:r>
          </w:p>
        </w:tc>
      </w:tr>
    </w:tbl>
    <w:p w14:paraId="2FFC3C11" w14:textId="77777777" w:rsidR="002C5E76" w:rsidRDefault="002C5E76" w:rsidP="002C5E76"/>
    <w:p w14:paraId="7A99305D" w14:textId="77777777" w:rsidR="002C5E76" w:rsidRDefault="002C5E76" w:rsidP="002C5E76">
      <w:pPr>
        <w:pStyle w:val="ActivitySection"/>
      </w:pPr>
      <w:r>
        <w:t>Procedure</w:t>
      </w:r>
    </w:p>
    <w:p w14:paraId="61E157F8" w14:textId="77777777" w:rsidR="00F66FD3" w:rsidRPr="003D0EFC" w:rsidRDefault="00F66FD3" w:rsidP="00F66FD3">
      <w:pPr>
        <w:pStyle w:val="ActivityBody"/>
      </w:pPr>
      <w:r w:rsidRPr="003D0EFC">
        <w:t>As your studies in agriculture and biotechnology progress, it is important to be able to conduct research on a topic in order to further your understanding of the material. It is also important to communicate your findings. For this project</w:t>
      </w:r>
      <w:r>
        <w:t>,</w:t>
      </w:r>
      <w:r w:rsidRPr="003D0EFC">
        <w:t xml:space="preserve"> you will select and research one agricultural use of the </w:t>
      </w:r>
      <w:r w:rsidRPr="003D0EFC">
        <w:rPr>
          <w:rStyle w:val="Italic"/>
        </w:rPr>
        <w:t>Agrobacterium tumefaciens</w:t>
      </w:r>
      <w:r w:rsidRPr="0046227D">
        <w:t>.</w:t>
      </w:r>
    </w:p>
    <w:p w14:paraId="1CF8AC6C" w14:textId="77777777" w:rsidR="00F66FD3" w:rsidRPr="00123B0C" w:rsidRDefault="00F66FD3" w:rsidP="00F66FD3"/>
    <w:p w14:paraId="0AFB7139" w14:textId="2D1BD2C2" w:rsidR="00F66FD3" w:rsidRDefault="00F66FD3" w:rsidP="00F66FD3">
      <w:pPr>
        <w:pStyle w:val="ActivityBody"/>
      </w:pPr>
      <w:r>
        <w:t xml:space="preserve">Research the bacterium and its uses in agriculture. Select one use as the topic for your research paper. Develop a working thesis for your research. Understand that the thesis may be revised as you learn more. Use the </w:t>
      </w:r>
      <w:r w:rsidR="002E0D2B">
        <w:t>detailed guidelines</w:t>
      </w:r>
      <w:r>
        <w:t xml:space="preserve"> </w:t>
      </w:r>
      <w:r w:rsidR="002E0D2B">
        <w:t xml:space="preserve">included in the checksheet </w:t>
      </w:r>
      <w:r>
        <w:t>to guide you in the development of this paper.</w:t>
      </w:r>
    </w:p>
    <w:p w14:paraId="6B333DD8" w14:textId="77777777" w:rsidR="00F66FD3" w:rsidRPr="00123B0C" w:rsidRDefault="00F66FD3" w:rsidP="00F66FD3"/>
    <w:p w14:paraId="27D872C5" w14:textId="6B9FA7BD" w:rsidR="00F66FD3" w:rsidRDefault="00F66FD3" w:rsidP="00F66FD3">
      <w:pPr>
        <w:pStyle w:val="ActivityBody"/>
      </w:pPr>
      <w:r>
        <w:t>It is important to remember that writing is a process and your work will undergo several revisions and edits before it is finalized. Use the check</w:t>
      </w:r>
      <w:r w:rsidR="002E0D2B">
        <w:t>sheet provided</w:t>
      </w:r>
      <w:r w:rsidR="0005363B">
        <w:t xml:space="preserve"> </w:t>
      </w:r>
      <w:r>
        <w:t>to guide you in submitting items to your teacher in a timely fashion.</w:t>
      </w:r>
    </w:p>
    <w:p w14:paraId="4522A04B" w14:textId="222E2518" w:rsidR="0005363B" w:rsidRDefault="0005363B" w:rsidP="005E6A27"/>
    <w:p w14:paraId="5F51D5B2" w14:textId="25AE42FD" w:rsidR="0005363B" w:rsidRDefault="0005363B" w:rsidP="00F66FD3">
      <w:pPr>
        <w:pStyle w:val="ActivityBody"/>
      </w:pPr>
      <w:r>
        <w:t xml:space="preserve">Your teacher will assess your paper using </w:t>
      </w:r>
      <w:r w:rsidRPr="005E6A27">
        <w:rPr>
          <w:rStyle w:val="ActivityBodyBoldCharChar"/>
        </w:rPr>
        <w:t>Problem 2.2.4 Evaluation Rubric</w:t>
      </w:r>
      <w:r>
        <w:t>.</w:t>
      </w:r>
    </w:p>
    <w:p w14:paraId="59B01C6C" w14:textId="77777777" w:rsidR="00EC0380" w:rsidRPr="0046227D" w:rsidRDefault="00EC0380" w:rsidP="00EC0380"/>
    <w:p w14:paraId="543F38BE" w14:textId="5953A778" w:rsidR="00EC0380" w:rsidRDefault="00EC0380" w:rsidP="005E6A27">
      <w:pPr>
        <w:pStyle w:val="ActivityBody"/>
      </w:pPr>
      <w:r>
        <w:t>Resources for Writing Research Papers</w:t>
      </w:r>
      <w:r w:rsidR="0005363B">
        <w:t>:</w:t>
      </w:r>
    </w:p>
    <w:p w14:paraId="1870C53D" w14:textId="77777777" w:rsidR="00EC0380" w:rsidRPr="00EC0380" w:rsidRDefault="00666195" w:rsidP="00EC0380">
      <w:pPr>
        <w:pStyle w:val="Activitybullet"/>
        <w:numPr>
          <w:ilvl w:val="0"/>
          <w:numId w:val="13"/>
        </w:numPr>
        <w:rPr>
          <w:rStyle w:val="Hyperlink"/>
          <w:b w:val="0"/>
          <w:color w:val="auto"/>
          <w:szCs w:val="20"/>
        </w:rPr>
      </w:pPr>
      <w:hyperlink r:id="rId10" w:history="1">
        <w:r w:rsidR="00EC0380">
          <w:rPr>
            <w:rStyle w:val="Hyperlink"/>
          </w:rPr>
          <w:t>http://owl.english.purdue.edu/owl/resource/677/01/</w:t>
        </w:r>
      </w:hyperlink>
    </w:p>
    <w:p w14:paraId="394B846F" w14:textId="77777777" w:rsidR="00EC0380" w:rsidRPr="002E0D2B" w:rsidRDefault="00666195" w:rsidP="00EC0380">
      <w:pPr>
        <w:pStyle w:val="Activitybullet"/>
        <w:numPr>
          <w:ilvl w:val="0"/>
          <w:numId w:val="13"/>
        </w:numPr>
      </w:pPr>
      <w:hyperlink r:id="rId11" w:history="1">
        <w:r w:rsidR="00EC0380" w:rsidRPr="00EC0380">
          <w:rPr>
            <w:rStyle w:val="Hyperlink"/>
          </w:rPr>
          <w:t>http://www.beyondutopia.net/writing-survival-guide/guide1/</w:t>
        </w:r>
      </w:hyperlink>
    </w:p>
    <w:p w14:paraId="68A767DF" w14:textId="77777777" w:rsidR="00F66FD3" w:rsidRDefault="00F66FD3" w:rsidP="00F66FD3"/>
    <w:p w14:paraId="62897EA8" w14:textId="77777777" w:rsidR="002C5E76" w:rsidRDefault="002C5E76" w:rsidP="002C5E76">
      <w:pPr>
        <w:pStyle w:val="ActivitySection"/>
      </w:pPr>
      <w:r>
        <w:t>Conclusion</w:t>
      </w:r>
    </w:p>
    <w:p w14:paraId="4FCCD3EA" w14:textId="7C22B005" w:rsidR="00F66FD3" w:rsidRDefault="00F66FD3" w:rsidP="00F66FD3">
      <w:pPr>
        <w:pStyle w:val="ActivityNumbers"/>
        <w:numPr>
          <w:ilvl w:val="0"/>
          <w:numId w:val="9"/>
        </w:numPr>
      </w:pPr>
      <w:r>
        <w:t xml:space="preserve">Why is </w:t>
      </w:r>
      <w:r w:rsidRPr="00277C7D">
        <w:rPr>
          <w:rStyle w:val="Italic"/>
        </w:rPr>
        <w:t>A</w:t>
      </w:r>
      <w:r w:rsidR="0005363B">
        <w:rPr>
          <w:rStyle w:val="Italic"/>
        </w:rPr>
        <w:t>.</w:t>
      </w:r>
      <w:r w:rsidRPr="00277C7D">
        <w:rPr>
          <w:rStyle w:val="Italic"/>
        </w:rPr>
        <w:t xml:space="preserve"> tumefaciens</w:t>
      </w:r>
      <w:r>
        <w:t xml:space="preserve"> commonly used in genetically modifying plants?</w:t>
      </w:r>
    </w:p>
    <w:p w14:paraId="7FEA8C86" w14:textId="77777777" w:rsidR="00F66FD3" w:rsidRDefault="00F66FD3" w:rsidP="00F66FD3">
      <w:pPr>
        <w:pStyle w:val="ActivityNumbers"/>
        <w:numPr>
          <w:ilvl w:val="0"/>
          <w:numId w:val="9"/>
        </w:numPr>
      </w:pPr>
      <w:r>
        <w:t>How can research guide the next steps in an agricultural study?</w:t>
      </w:r>
    </w:p>
    <w:p w14:paraId="7384EA78" w14:textId="77777777" w:rsidR="00832843" w:rsidRDefault="00F66FD3" w:rsidP="00F22D1E">
      <w:pPr>
        <w:pStyle w:val="ActivityNumbers"/>
        <w:numPr>
          <w:ilvl w:val="0"/>
          <w:numId w:val="9"/>
        </w:numPr>
      </w:pPr>
      <w:r>
        <w:t>Why is determining the validity of the resources you utilized in your paper important</w:t>
      </w:r>
      <w:r w:rsidR="00832843">
        <w:t>?</w:t>
      </w:r>
    </w:p>
    <w:p w14:paraId="4B8BBC77" w14:textId="59C7980A" w:rsidR="00EC0380" w:rsidRDefault="00EC0380" w:rsidP="005E6A27">
      <w:pPr>
        <w:sectPr w:rsidR="00EC0380" w:rsidSect="00DC54FB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641DECAF" w14:textId="02011D76" w:rsidR="00210996" w:rsidRDefault="00EC0380" w:rsidP="00EC0380">
      <w:pPr>
        <w:pStyle w:val="APBHeading"/>
      </w:pPr>
      <w:r>
        <w:lastRenderedPageBreak/>
        <w:t>Project 2.2.4 Checksheet</w:t>
      </w:r>
    </w:p>
    <w:p w14:paraId="53E99496" w14:textId="091A1AD1" w:rsidR="00EC0380" w:rsidRDefault="00EC0380" w:rsidP="00EC0380"/>
    <w:tbl>
      <w:tblPr>
        <w:tblW w:w="10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3127"/>
        <w:gridCol w:w="1530"/>
        <w:gridCol w:w="1452"/>
      </w:tblGrid>
      <w:tr w:rsidR="0005363B" w14:paraId="4E582661" w14:textId="77777777" w:rsidTr="00970B65">
        <w:trPr>
          <w:trHeight w:val="226"/>
        </w:trPr>
        <w:tc>
          <w:tcPr>
            <w:tcW w:w="108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84412" w14:textId="77777777" w:rsidR="00EC0380" w:rsidRPr="00EC0380" w:rsidRDefault="00EC0380" w:rsidP="00034461">
            <w:pPr>
              <w:rPr>
                <w:rStyle w:val="KeyTerm"/>
              </w:rPr>
            </w:pPr>
            <w:r w:rsidRPr="00EC0380">
              <w:rPr>
                <w:rStyle w:val="KeyTerm"/>
              </w:rPr>
              <w:t xml:space="preserve">Table 1. </w:t>
            </w:r>
            <w:r w:rsidRPr="00EC0380">
              <w:rPr>
                <w:rStyle w:val="KeyTermItalic"/>
              </w:rPr>
              <w:t>Research Paper Checksheet</w:t>
            </w:r>
          </w:p>
        </w:tc>
      </w:tr>
      <w:tr w:rsidR="00EC0380" w14:paraId="74AAFA37" w14:textId="77777777" w:rsidTr="00970B65">
        <w:trPr>
          <w:trHeight w:val="644"/>
        </w:trPr>
        <w:tc>
          <w:tcPr>
            <w:tcW w:w="4703" w:type="dxa"/>
            <w:tcBorders>
              <w:top w:val="single" w:sz="4" w:space="0" w:color="auto"/>
            </w:tcBorders>
            <w:shd w:val="clear" w:color="auto" w:fill="auto"/>
          </w:tcPr>
          <w:p w14:paraId="26C527CA" w14:textId="7525BE6A" w:rsidR="00EC0380" w:rsidRDefault="00E52B02" w:rsidP="00034461">
            <w:pPr>
              <w:pStyle w:val="RubricHeadings"/>
            </w:pPr>
            <w:r>
              <w:t>Topic</w:t>
            </w:r>
          </w:p>
        </w:tc>
        <w:tc>
          <w:tcPr>
            <w:tcW w:w="3127" w:type="dxa"/>
            <w:tcBorders>
              <w:top w:val="single" w:sz="4" w:space="0" w:color="auto"/>
            </w:tcBorders>
            <w:shd w:val="clear" w:color="auto" w:fill="auto"/>
          </w:tcPr>
          <w:p w14:paraId="74942DF9" w14:textId="77777777" w:rsidR="00EC0380" w:rsidRDefault="00EC0380" w:rsidP="00034461">
            <w:pPr>
              <w:pStyle w:val="RubricHeadings"/>
            </w:pPr>
            <w:r>
              <w:t>Comments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B48F22" w14:textId="3798BCB4" w:rsidR="00EC0380" w:rsidRDefault="00EC0380" w:rsidP="00034461">
            <w:pPr>
              <w:pStyle w:val="RubricHeadings"/>
            </w:pPr>
            <w:r>
              <w:t xml:space="preserve">Target </w:t>
            </w:r>
            <w:r w:rsidR="00832843">
              <w:t>c</w:t>
            </w:r>
            <w:r>
              <w:t xml:space="preserve">ompletion </w:t>
            </w:r>
            <w:r w:rsidR="00832843">
              <w:t>d</w:t>
            </w:r>
            <w:r>
              <w:t>ate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70E3F7EC" w14:textId="77777777" w:rsidR="00EC0380" w:rsidRDefault="00EC0380" w:rsidP="00034461">
            <w:pPr>
              <w:pStyle w:val="RubricHeadings"/>
            </w:pPr>
            <w:r>
              <w:t>Date completed, Initials</w:t>
            </w:r>
          </w:p>
        </w:tc>
      </w:tr>
      <w:tr w:rsidR="00686712" w14:paraId="7F584B1F" w14:textId="77777777" w:rsidTr="00970B65">
        <w:trPr>
          <w:trHeight w:val="2739"/>
        </w:trPr>
        <w:tc>
          <w:tcPr>
            <w:tcW w:w="4703" w:type="dxa"/>
            <w:shd w:val="clear" w:color="auto" w:fill="auto"/>
          </w:tcPr>
          <w:p w14:paraId="797C2156" w14:textId="09E41374" w:rsidR="00EC0380" w:rsidRDefault="00EC0380" w:rsidP="005E6A27">
            <w:pPr>
              <w:pStyle w:val="MatrixStandardsBold"/>
            </w:pPr>
            <w:r>
              <w:t>Background and topical research</w:t>
            </w:r>
            <w:r w:rsidR="00686712">
              <w:t>:</w:t>
            </w:r>
          </w:p>
          <w:p w14:paraId="77DFA9B4" w14:textId="77777777" w:rsidR="00686712" w:rsidRDefault="00686712" w:rsidP="00686712">
            <w:pPr>
              <w:pStyle w:val="MatrixBullets"/>
            </w:pPr>
            <w:r w:rsidRPr="00F66FD3">
              <w:t xml:space="preserve">Background on </w:t>
            </w:r>
            <w:r w:rsidRPr="00034461">
              <w:rPr>
                <w:rStyle w:val="Italic"/>
                <w:iCs w:val="0"/>
                <w:sz w:val="20"/>
              </w:rPr>
              <w:t>Agrobacterium tumefaciens.</w:t>
            </w:r>
          </w:p>
          <w:p w14:paraId="5A7E5AFF" w14:textId="0094950C" w:rsidR="00686712" w:rsidRPr="00F66FD3" w:rsidRDefault="00686712" w:rsidP="00686712">
            <w:pPr>
              <w:pStyle w:val="MatrixBullets"/>
            </w:pPr>
            <w:r>
              <w:t xml:space="preserve">Information </w:t>
            </w:r>
            <w:r w:rsidR="00666195">
              <w:t xml:space="preserve">about </w:t>
            </w:r>
            <w:r w:rsidR="00666195" w:rsidRPr="00F66FD3">
              <w:t>the</w:t>
            </w:r>
            <w:r w:rsidRPr="00F66FD3">
              <w:t xml:space="preserve"> </w:t>
            </w:r>
            <w:proofErr w:type="spellStart"/>
            <w:r w:rsidRPr="00F66FD3">
              <w:t>Ti</w:t>
            </w:r>
            <w:proofErr w:type="spellEnd"/>
            <w:r w:rsidRPr="00F66FD3">
              <w:t xml:space="preserve"> plasmid</w:t>
            </w:r>
            <w:r>
              <w:t>.</w:t>
            </w:r>
          </w:p>
          <w:p w14:paraId="3C75C52C" w14:textId="77777777" w:rsidR="00686712" w:rsidRPr="00F66FD3" w:rsidRDefault="00686712" w:rsidP="00686712">
            <w:pPr>
              <w:pStyle w:val="MatrixBullets"/>
            </w:pPr>
            <w:r w:rsidRPr="00F66FD3">
              <w:t>Background on organism receiving genetic modification</w:t>
            </w:r>
            <w:r>
              <w:t xml:space="preserve"> (target organism).</w:t>
            </w:r>
          </w:p>
          <w:p w14:paraId="0D1A0F57" w14:textId="77777777" w:rsidR="00686712" w:rsidRPr="00F66FD3" w:rsidRDefault="00686712" w:rsidP="00686712">
            <w:pPr>
              <w:pStyle w:val="MatrixBullets"/>
            </w:pPr>
            <w:r w:rsidRPr="00F66FD3">
              <w:t>Processes used to transform bacteria, plasmid, and organism</w:t>
            </w:r>
            <w:r>
              <w:t>.</w:t>
            </w:r>
          </w:p>
          <w:p w14:paraId="3BCB34BA" w14:textId="77777777" w:rsidR="00686712" w:rsidRPr="00F66FD3" w:rsidRDefault="00686712" w:rsidP="002E0D2B">
            <w:pPr>
              <w:pStyle w:val="MatrixBullets"/>
            </w:pPr>
            <w:r w:rsidRPr="00F66FD3">
              <w:t>Insertion of genes into organisms</w:t>
            </w:r>
            <w:r>
              <w:t>.</w:t>
            </w:r>
          </w:p>
          <w:p w14:paraId="5E4DF5F5" w14:textId="7DB29F47" w:rsidR="00686712" w:rsidRDefault="00686712" w:rsidP="002E0D2B">
            <w:pPr>
              <w:pStyle w:val="MatrixBullets"/>
            </w:pPr>
            <w:r>
              <w:t>Implications including impacts, benefits, and concerns pertaining to agricultural production and consumers.</w:t>
            </w:r>
          </w:p>
        </w:tc>
        <w:tc>
          <w:tcPr>
            <w:tcW w:w="3127" w:type="dxa"/>
            <w:shd w:val="clear" w:color="auto" w:fill="auto"/>
          </w:tcPr>
          <w:p w14:paraId="6FE19A15" w14:textId="53A23531" w:rsidR="00EC0380" w:rsidRDefault="00EC0380" w:rsidP="002E0D2B"/>
        </w:tc>
        <w:tc>
          <w:tcPr>
            <w:tcW w:w="1530" w:type="dxa"/>
          </w:tcPr>
          <w:p w14:paraId="3CE10EEA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21060771" w14:textId="77777777" w:rsidR="00EC0380" w:rsidRDefault="00EC0380" w:rsidP="00034461"/>
        </w:tc>
      </w:tr>
      <w:tr w:rsidR="00686712" w14:paraId="638B351F" w14:textId="77777777" w:rsidTr="00970B65">
        <w:trPr>
          <w:trHeight w:val="544"/>
        </w:trPr>
        <w:tc>
          <w:tcPr>
            <w:tcW w:w="4703" w:type="dxa"/>
            <w:shd w:val="clear" w:color="auto" w:fill="auto"/>
          </w:tcPr>
          <w:p w14:paraId="7946D2A1" w14:textId="77777777" w:rsidR="00EC0380" w:rsidRDefault="00EC0380" w:rsidP="005E6A27">
            <w:pPr>
              <w:pStyle w:val="MatrixStandardsBold"/>
            </w:pPr>
            <w:r>
              <w:t>Selection of specific topic</w:t>
            </w:r>
          </w:p>
        </w:tc>
        <w:tc>
          <w:tcPr>
            <w:tcW w:w="3127" w:type="dxa"/>
            <w:shd w:val="clear" w:color="auto" w:fill="auto"/>
          </w:tcPr>
          <w:p w14:paraId="2D0B59C2" w14:textId="77777777" w:rsidR="00EC0380" w:rsidRDefault="00EC0380" w:rsidP="00034461"/>
        </w:tc>
        <w:tc>
          <w:tcPr>
            <w:tcW w:w="1530" w:type="dxa"/>
          </w:tcPr>
          <w:p w14:paraId="277F3747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5678636D" w14:textId="77777777" w:rsidR="00EC0380" w:rsidRDefault="00EC0380" w:rsidP="00034461"/>
        </w:tc>
      </w:tr>
      <w:tr w:rsidR="00686712" w14:paraId="221A6E3F" w14:textId="77777777" w:rsidTr="00970B65">
        <w:trPr>
          <w:trHeight w:val="599"/>
        </w:trPr>
        <w:tc>
          <w:tcPr>
            <w:tcW w:w="4703" w:type="dxa"/>
            <w:shd w:val="clear" w:color="auto" w:fill="auto"/>
          </w:tcPr>
          <w:p w14:paraId="6E81CF02" w14:textId="3C233707" w:rsidR="00EC0380" w:rsidRDefault="00EC0380" w:rsidP="005E6A27">
            <w:pPr>
              <w:pStyle w:val="MatrixStandardsBold"/>
            </w:pPr>
            <w:r>
              <w:t>Development of working thesis statement</w:t>
            </w:r>
            <w:r w:rsidR="00E52B02">
              <w:t>.</w:t>
            </w:r>
          </w:p>
        </w:tc>
        <w:tc>
          <w:tcPr>
            <w:tcW w:w="3127" w:type="dxa"/>
            <w:shd w:val="clear" w:color="auto" w:fill="auto"/>
          </w:tcPr>
          <w:p w14:paraId="04EF7D63" w14:textId="77777777" w:rsidR="00EC0380" w:rsidRDefault="00EC0380" w:rsidP="00034461"/>
        </w:tc>
        <w:tc>
          <w:tcPr>
            <w:tcW w:w="1530" w:type="dxa"/>
          </w:tcPr>
          <w:p w14:paraId="72A9E39A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7A8D8453" w14:textId="77777777" w:rsidR="00EC0380" w:rsidRDefault="00EC0380" w:rsidP="00034461"/>
        </w:tc>
      </w:tr>
      <w:tr w:rsidR="00686712" w14:paraId="5A3FDC0D" w14:textId="77777777" w:rsidTr="00970B65">
        <w:trPr>
          <w:trHeight w:val="1261"/>
        </w:trPr>
        <w:tc>
          <w:tcPr>
            <w:tcW w:w="4703" w:type="dxa"/>
            <w:shd w:val="clear" w:color="auto" w:fill="auto"/>
          </w:tcPr>
          <w:p w14:paraId="4F1DBAA0" w14:textId="546FE719" w:rsidR="00EC0380" w:rsidRDefault="00EC0380" w:rsidP="005E6A27">
            <w:pPr>
              <w:pStyle w:val="MatrixStandardsBold"/>
            </w:pPr>
            <w:r>
              <w:t>Submit outline of paper</w:t>
            </w:r>
            <w:r w:rsidR="00686712">
              <w:t>:</w:t>
            </w:r>
          </w:p>
          <w:p w14:paraId="02B6570A" w14:textId="059497AE" w:rsidR="00234DBF" w:rsidRDefault="00234DBF" w:rsidP="00234DBF">
            <w:pPr>
              <w:pStyle w:val="MatrixBullets"/>
            </w:pPr>
            <w:r>
              <w:t>Logically organized with appropriate introduction and conclusion.</w:t>
            </w:r>
          </w:p>
          <w:p w14:paraId="6B0437BB" w14:textId="2336D649" w:rsidR="00234DBF" w:rsidRDefault="00666195" w:rsidP="00234DBF">
            <w:pPr>
              <w:pStyle w:val="MatrixBullets"/>
            </w:pPr>
            <w:r w:rsidRPr="00F66FD3">
              <w:t>Well-developed</w:t>
            </w:r>
            <w:bookmarkStart w:id="0" w:name="_GoBack"/>
            <w:bookmarkEnd w:id="0"/>
            <w:r w:rsidR="00234DBF" w:rsidRPr="00F66FD3">
              <w:t xml:space="preserve"> thesis supported throughout the paper</w:t>
            </w:r>
            <w:r w:rsidR="00234DBF">
              <w:t>.</w:t>
            </w:r>
          </w:p>
        </w:tc>
        <w:tc>
          <w:tcPr>
            <w:tcW w:w="3127" w:type="dxa"/>
            <w:shd w:val="clear" w:color="auto" w:fill="auto"/>
          </w:tcPr>
          <w:p w14:paraId="1BDB00C4" w14:textId="77777777" w:rsidR="00EC0380" w:rsidRDefault="00EC0380" w:rsidP="00034461"/>
        </w:tc>
        <w:tc>
          <w:tcPr>
            <w:tcW w:w="1530" w:type="dxa"/>
          </w:tcPr>
          <w:p w14:paraId="3BB90E2F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4561F6A4" w14:textId="77777777" w:rsidR="00EC0380" w:rsidRDefault="00EC0380" w:rsidP="00034461"/>
        </w:tc>
      </w:tr>
      <w:tr w:rsidR="00686712" w14:paraId="7A35E05D" w14:textId="77777777" w:rsidTr="00970B65">
        <w:trPr>
          <w:trHeight w:val="1305"/>
        </w:trPr>
        <w:tc>
          <w:tcPr>
            <w:tcW w:w="4703" w:type="dxa"/>
            <w:shd w:val="clear" w:color="auto" w:fill="auto"/>
          </w:tcPr>
          <w:p w14:paraId="4875D750" w14:textId="65E0E12B" w:rsidR="00EC0380" w:rsidRDefault="00EC0380" w:rsidP="005E6A27">
            <w:pPr>
              <w:pStyle w:val="MatrixStandardsBold"/>
            </w:pPr>
            <w:r>
              <w:t>Submit annotated bibliography or note cards and source cards</w:t>
            </w:r>
            <w:r w:rsidR="00686712">
              <w:t>:</w:t>
            </w:r>
          </w:p>
          <w:p w14:paraId="5EE9BCD5" w14:textId="1C707AB4" w:rsidR="00E52B02" w:rsidRDefault="00234DBF" w:rsidP="00234DBF">
            <w:pPr>
              <w:pStyle w:val="MatrixBullets"/>
            </w:pPr>
            <w:r w:rsidRPr="00F66FD3">
              <w:t xml:space="preserve">Minimum of five sources, must use at least two books, may not use </w:t>
            </w:r>
            <w:r>
              <w:t xml:space="preserve">open sources such as </w:t>
            </w:r>
            <w:r w:rsidRPr="00F66FD3">
              <w:t>Wikipedia</w:t>
            </w:r>
            <w:r>
              <w:t>.</w:t>
            </w:r>
          </w:p>
        </w:tc>
        <w:tc>
          <w:tcPr>
            <w:tcW w:w="3127" w:type="dxa"/>
            <w:shd w:val="clear" w:color="auto" w:fill="auto"/>
          </w:tcPr>
          <w:p w14:paraId="47FE169D" w14:textId="77777777" w:rsidR="00EC0380" w:rsidRDefault="00EC0380" w:rsidP="00034461"/>
        </w:tc>
        <w:tc>
          <w:tcPr>
            <w:tcW w:w="1530" w:type="dxa"/>
          </w:tcPr>
          <w:p w14:paraId="79B659B3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639C31F8" w14:textId="77777777" w:rsidR="00EC0380" w:rsidRDefault="00EC0380" w:rsidP="00034461"/>
        </w:tc>
      </w:tr>
      <w:tr w:rsidR="00686712" w14:paraId="68A026E2" w14:textId="77777777" w:rsidTr="00970B65">
        <w:trPr>
          <w:trHeight w:val="2766"/>
        </w:trPr>
        <w:tc>
          <w:tcPr>
            <w:tcW w:w="4703" w:type="dxa"/>
            <w:shd w:val="clear" w:color="auto" w:fill="auto"/>
          </w:tcPr>
          <w:p w14:paraId="4CA8214E" w14:textId="6CE52434" w:rsidR="00EC0380" w:rsidRDefault="00EC0380" w:rsidP="005E6A27">
            <w:pPr>
              <w:pStyle w:val="MatrixStandardsBold"/>
            </w:pPr>
            <w:r>
              <w:t>Development of rough draft – should be reviewed and edited by the author</w:t>
            </w:r>
            <w:r w:rsidR="00686712">
              <w:t>:</w:t>
            </w:r>
          </w:p>
          <w:p w14:paraId="5F3F7259" w14:textId="63DC4C55" w:rsidR="00234DBF" w:rsidRPr="00F66FD3" w:rsidRDefault="00234DBF" w:rsidP="00234DBF">
            <w:pPr>
              <w:pStyle w:val="MatrixBullets"/>
            </w:pPr>
            <w:r w:rsidRPr="00F66FD3">
              <w:t>3-4 pages in length, double-spaced, 1” margins</w:t>
            </w:r>
            <w:r>
              <w:t>.</w:t>
            </w:r>
          </w:p>
          <w:p w14:paraId="2012A749" w14:textId="2ABF505A" w:rsidR="00234DBF" w:rsidRPr="00F66FD3" w:rsidRDefault="00234DBF" w:rsidP="00234DBF">
            <w:pPr>
              <w:pStyle w:val="MatrixBullets"/>
            </w:pPr>
            <w:r w:rsidRPr="00F66FD3">
              <w:t>Cover page (not included in document length)</w:t>
            </w:r>
            <w:r>
              <w:t>.</w:t>
            </w:r>
          </w:p>
          <w:p w14:paraId="2DD2E634" w14:textId="5C42DD8A" w:rsidR="00234DBF" w:rsidRDefault="00234DBF" w:rsidP="00234DBF">
            <w:pPr>
              <w:pStyle w:val="MatrixBullets"/>
            </w:pPr>
            <w:r>
              <w:t>Correct spelling, grammar and mechanics.</w:t>
            </w:r>
          </w:p>
          <w:p w14:paraId="0ED62013" w14:textId="01E9F341" w:rsidR="00234DBF" w:rsidRPr="00F66FD3" w:rsidRDefault="00234DBF" w:rsidP="00234DBF">
            <w:pPr>
              <w:pStyle w:val="MatrixBullets"/>
            </w:pPr>
            <w:r>
              <w:t>Content is interesting, engaging, understandable, and holds the reader’s attention.</w:t>
            </w:r>
          </w:p>
          <w:p w14:paraId="4CC19457" w14:textId="77777777" w:rsidR="00234DBF" w:rsidRDefault="00234DBF" w:rsidP="00234DBF">
            <w:pPr>
              <w:pStyle w:val="MatrixBullets"/>
            </w:pPr>
            <w:r w:rsidRPr="00F66FD3">
              <w:t>Minimum of one parenthetical citation for each source</w:t>
            </w:r>
            <w:r>
              <w:t>.</w:t>
            </w:r>
          </w:p>
          <w:p w14:paraId="7FED57DA" w14:textId="6ABA4AC7" w:rsidR="00234DBF" w:rsidRDefault="00234DBF" w:rsidP="00234DBF">
            <w:pPr>
              <w:pStyle w:val="MatrixBullets"/>
            </w:pPr>
            <w:r w:rsidRPr="00F66FD3">
              <w:t>Works cited in APA format (not included in document length)</w:t>
            </w:r>
            <w:r>
              <w:t>.</w:t>
            </w:r>
          </w:p>
        </w:tc>
        <w:tc>
          <w:tcPr>
            <w:tcW w:w="3127" w:type="dxa"/>
            <w:shd w:val="clear" w:color="auto" w:fill="auto"/>
          </w:tcPr>
          <w:p w14:paraId="4F504101" w14:textId="77777777" w:rsidR="00EC0380" w:rsidRDefault="00EC0380" w:rsidP="00034461"/>
        </w:tc>
        <w:tc>
          <w:tcPr>
            <w:tcW w:w="1530" w:type="dxa"/>
          </w:tcPr>
          <w:p w14:paraId="54DA921D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602438B3" w14:textId="77777777" w:rsidR="00EC0380" w:rsidRDefault="00EC0380" w:rsidP="00034461"/>
        </w:tc>
      </w:tr>
      <w:tr w:rsidR="00686712" w14:paraId="4F52260D" w14:textId="77777777" w:rsidTr="00970B65">
        <w:trPr>
          <w:trHeight w:val="302"/>
        </w:trPr>
        <w:tc>
          <w:tcPr>
            <w:tcW w:w="4703" w:type="dxa"/>
            <w:shd w:val="clear" w:color="auto" w:fill="auto"/>
          </w:tcPr>
          <w:p w14:paraId="399DB681" w14:textId="5347AABA" w:rsidR="00EC0380" w:rsidRDefault="00E52B02" w:rsidP="005E6A27">
            <w:pPr>
              <w:pStyle w:val="MatrixStandardsBold"/>
            </w:pPr>
            <w:r>
              <w:t>Reviewed by peer(s)</w:t>
            </w:r>
            <w:r w:rsidR="00686712">
              <w:t>:</w:t>
            </w:r>
          </w:p>
          <w:p w14:paraId="5AAF2C91" w14:textId="054E0CD3" w:rsidR="00234DBF" w:rsidRDefault="00234DBF" w:rsidP="00234DBF">
            <w:pPr>
              <w:pStyle w:val="MatrixBullets"/>
            </w:pPr>
            <w:r>
              <w:t>Correct spelling, grammar and mechanics.</w:t>
            </w:r>
          </w:p>
          <w:p w14:paraId="63008F9B" w14:textId="776E8A59" w:rsidR="00234DBF" w:rsidRDefault="00234DBF" w:rsidP="00234DBF">
            <w:pPr>
              <w:pStyle w:val="MatrixBullets"/>
            </w:pPr>
            <w:r>
              <w:t>Content is interesting, engaging, understandable, and holds the reader’s attention.</w:t>
            </w:r>
          </w:p>
        </w:tc>
        <w:tc>
          <w:tcPr>
            <w:tcW w:w="3127" w:type="dxa"/>
            <w:shd w:val="clear" w:color="auto" w:fill="auto"/>
          </w:tcPr>
          <w:p w14:paraId="27920F8B" w14:textId="77777777" w:rsidR="00EC0380" w:rsidRDefault="00EC0380" w:rsidP="00034461"/>
        </w:tc>
        <w:tc>
          <w:tcPr>
            <w:tcW w:w="1530" w:type="dxa"/>
          </w:tcPr>
          <w:p w14:paraId="296AFFFE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08EB8B78" w14:textId="77777777" w:rsidR="00EC0380" w:rsidRDefault="00EC0380" w:rsidP="00034461"/>
        </w:tc>
      </w:tr>
      <w:tr w:rsidR="00686712" w14:paraId="45C6BC8D" w14:textId="77777777" w:rsidTr="00970B65">
        <w:trPr>
          <w:trHeight w:val="616"/>
        </w:trPr>
        <w:tc>
          <w:tcPr>
            <w:tcW w:w="4703" w:type="dxa"/>
            <w:shd w:val="clear" w:color="auto" w:fill="auto"/>
          </w:tcPr>
          <w:p w14:paraId="1D8AA80D" w14:textId="17799F7B" w:rsidR="00EC0380" w:rsidRDefault="00E52B02" w:rsidP="005E6A27">
            <w:pPr>
              <w:pStyle w:val="MatrixStandardsBold"/>
            </w:pPr>
            <w:r>
              <w:t>Revisions and edits reflect peer feedback.</w:t>
            </w:r>
          </w:p>
        </w:tc>
        <w:tc>
          <w:tcPr>
            <w:tcW w:w="3127" w:type="dxa"/>
            <w:shd w:val="clear" w:color="auto" w:fill="auto"/>
          </w:tcPr>
          <w:p w14:paraId="6B5DC0B4" w14:textId="77777777" w:rsidR="00EC0380" w:rsidRDefault="00EC0380" w:rsidP="00034461"/>
        </w:tc>
        <w:tc>
          <w:tcPr>
            <w:tcW w:w="1530" w:type="dxa"/>
          </w:tcPr>
          <w:p w14:paraId="06B6AC42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28FB24FD" w14:textId="77777777" w:rsidR="00EC0380" w:rsidRDefault="00EC0380" w:rsidP="00034461"/>
        </w:tc>
      </w:tr>
      <w:tr w:rsidR="00686712" w14:paraId="14EEA680" w14:textId="77777777" w:rsidTr="00970B65">
        <w:trPr>
          <w:trHeight w:val="616"/>
        </w:trPr>
        <w:tc>
          <w:tcPr>
            <w:tcW w:w="4703" w:type="dxa"/>
            <w:shd w:val="clear" w:color="auto" w:fill="auto"/>
          </w:tcPr>
          <w:p w14:paraId="2ED6918C" w14:textId="77777777" w:rsidR="00E52B02" w:rsidRDefault="00E52B02" w:rsidP="005E6A27">
            <w:pPr>
              <w:pStyle w:val="MatrixStandardsBold"/>
            </w:pPr>
            <w:r>
              <w:t>Submitted to the teacher for</w:t>
            </w:r>
          </w:p>
          <w:p w14:paraId="743C415D" w14:textId="789A751B" w:rsidR="00EC0380" w:rsidRDefault="00E52B02" w:rsidP="005E6A27">
            <w:pPr>
              <w:pStyle w:val="MatrixStandardsBold"/>
            </w:pPr>
            <w:r>
              <w:t>feedback and grading.</w:t>
            </w:r>
          </w:p>
        </w:tc>
        <w:tc>
          <w:tcPr>
            <w:tcW w:w="3127" w:type="dxa"/>
            <w:shd w:val="clear" w:color="auto" w:fill="auto"/>
          </w:tcPr>
          <w:p w14:paraId="46A48C50" w14:textId="77777777" w:rsidR="00EC0380" w:rsidRDefault="00EC0380" w:rsidP="00034461"/>
        </w:tc>
        <w:tc>
          <w:tcPr>
            <w:tcW w:w="1530" w:type="dxa"/>
          </w:tcPr>
          <w:p w14:paraId="31A7B8E6" w14:textId="77777777" w:rsidR="00EC0380" w:rsidRDefault="00EC0380" w:rsidP="00034461"/>
        </w:tc>
        <w:tc>
          <w:tcPr>
            <w:tcW w:w="1452" w:type="dxa"/>
            <w:shd w:val="clear" w:color="auto" w:fill="auto"/>
          </w:tcPr>
          <w:p w14:paraId="0A6D0F3F" w14:textId="77777777" w:rsidR="00EC0380" w:rsidRDefault="00EC0380" w:rsidP="00034461"/>
        </w:tc>
      </w:tr>
    </w:tbl>
    <w:p w14:paraId="49836A83" w14:textId="77777777" w:rsidR="00EC0380" w:rsidRPr="002C5E76" w:rsidRDefault="00EC0380" w:rsidP="00EC0380"/>
    <w:sectPr w:rsidR="00EC0380" w:rsidRPr="002C5E76" w:rsidSect="00DC54FB"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472D8C" w14:textId="77777777" w:rsidR="002836C2" w:rsidRDefault="002836C2">
      <w:r>
        <w:separator/>
      </w:r>
    </w:p>
  </w:endnote>
  <w:endnote w:type="continuationSeparator" w:id="0">
    <w:p w14:paraId="388B9517" w14:textId="77777777" w:rsidR="002836C2" w:rsidRDefault="0028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875"/>
      <w:gridCol w:w="5925"/>
    </w:tblGrid>
    <w:tr w:rsidR="003B0686" w:rsidRPr="007F0280" w14:paraId="40061D03" w14:textId="77777777" w:rsidTr="00B51D7A">
      <w:tc>
        <w:tcPr>
          <w:tcW w:w="4968" w:type="dxa"/>
          <w:shd w:val="clear" w:color="auto" w:fill="F2F2F2"/>
        </w:tcPr>
        <w:p w14:paraId="1630C301" w14:textId="77777777" w:rsidR="003B0686" w:rsidRPr="003B0686" w:rsidRDefault="003B0686" w:rsidP="00823E88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823E88">
            <w:t>6</w:t>
          </w:r>
        </w:p>
      </w:tc>
      <w:tc>
        <w:tcPr>
          <w:tcW w:w="6048" w:type="dxa"/>
          <w:shd w:val="clear" w:color="auto" w:fill="F2F2F2"/>
        </w:tcPr>
        <w:p w14:paraId="67B5AEF7" w14:textId="71B7F181" w:rsidR="003B0686" w:rsidRDefault="00823E88" w:rsidP="007E19E0">
          <w:pPr>
            <w:pStyle w:val="Footer"/>
          </w:pPr>
          <w:r>
            <w:t>APB</w:t>
          </w:r>
          <w:r w:rsidR="003B0686" w:rsidRPr="003B0686">
            <w:t xml:space="preserve"> – </w:t>
          </w:r>
          <w:r w:rsidR="007E19E0">
            <w:t>Project</w:t>
          </w:r>
          <w:r w:rsidR="003B0686" w:rsidRPr="003B0686">
            <w:t xml:space="preserve"> </w:t>
          </w:r>
          <w:r w:rsidR="00F66FD3">
            <w:t>2.2.4 Rooted in Research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970B65">
            <w:rPr>
              <w:rStyle w:val="PageNumber"/>
              <w:rFonts w:cs="Arial"/>
              <w:noProof/>
              <w:szCs w:val="20"/>
            </w:rPr>
            <w:t>3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593C96A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05775C97" w14:textId="77777777" w:rsidTr="00970B65">
      <w:tc>
        <w:tcPr>
          <w:tcW w:w="4950" w:type="dxa"/>
          <w:tcBorders>
            <w:top w:val="nil"/>
            <w:left w:val="nil"/>
            <w:bottom w:val="nil"/>
            <w:right w:val="nil"/>
          </w:tcBorders>
          <w:shd w:val="clear" w:color="auto" w:fill="F2F2F2"/>
        </w:tcPr>
        <w:p w14:paraId="1AEC3975" w14:textId="77777777" w:rsidR="003B0686" w:rsidRPr="003B0686" w:rsidRDefault="003B0686" w:rsidP="007F0280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="00DC54FB">
            <w:t xml:space="preserve"> 2016</w:t>
          </w:r>
        </w:p>
      </w:tc>
      <w:tc>
        <w:tcPr>
          <w:tcW w:w="5850" w:type="dxa"/>
          <w:tcBorders>
            <w:top w:val="nil"/>
            <w:left w:val="nil"/>
            <w:bottom w:val="nil"/>
            <w:right w:val="nil"/>
          </w:tcBorders>
          <w:shd w:val="clear" w:color="auto" w:fill="F2F2F2"/>
        </w:tcPr>
        <w:p w14:paraId="736504D5" w14:textId="488C2A1F" w:rsidR="003B0686" w:rsidRDefault="00DC54FB" w:rsidP="007A2005">
          <w:pPr>
            <w:pStyle w:val="Footer"/>
          </w:pPr>
          <w:r>
            <w:t>APB</w:t>
          </w:r>
          <w:r w:rsidR="003B0686" w:rsidRPr="003B0686">
            <w:t xml:space="preserve"> – </w:t>
          </w:r>
          <w:r w:rsidR="007A2005">
            <w:t>Project</w:t>
          </w:r>
          <w:r w:rsidR="003B0686" w:rsidRPr="003B0686">
            <w:t xml:space="preserve"> </w:t>
          </w:r>
          <w:r w:rsidR="00F66FD3">
            <w:t>2.2.4 Rooted in Research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666195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F27AE0C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68A81" w14:textId="77777777" w:rsidR="002836C2" w:rsidRDefault="002836C2">
      <w:r>
        <w:separator/>
      </w:r>
    </w:p>
  </w:footnote>
  <w:footnote w:type="continuationSeparator" w:id="0">
    <w:p w14:paraId="19C31D73" w14:textId="77777777" w:rsidR="002836C2" w:rsidRDefault="00283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8EB2B" w14:textId="77777777" w:rsidR="003B0686" w:rsidRDefault="003B0686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B26FF" w14:textId="5D57981A" w:rsidR="002B0DD0" w:rsidRDefault="002B0DD0" w:rsidP="002B0DD0">
    <w:pPr>
      <w:pStyle w:val="Footer"/>
      <w:jc w:val="left"/>
    </w:pPr>
    <w:r>
      <w:t>Name: _________________________________________</w:t>
    </w:r>
    <w:r w:rsidR="002E4407">
      <w:t>__________________________</w:t>
    </w:r>
  </w:p>
  <w:p w14:paraId="0472FFAE" w14:textId="77777777" w:rsidR="00686712" w:rsidRPr="002E0D2B" w:rsidRDefault="00686712" w:rsidP="002B0DD0">
    <w:pPr>
      <w:pStyle w:val="Footer"/>
      <w:jc w:val="lef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56D4C"/>
    <w:multiLevelType w:val="hybridMultilevel"/>
    <w:tmpl w:val="81D44252"/>
    <w:lvl w:ilvl="0" w:tplc="9D009A4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6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D3"/>
    <w:rsid w:val="00004D44"/>
    <w:rsid w:val="00023EF4"/>
    <w:rsid w:val="0005363B"/>
    <w:rsid w:val="0006381D"/>
    <w:rsid w:val="000643C4"/>
    <w:rsid w:val="00095B65"/>
    <w:rsid w:val="000E30CE"/>
    <w:rsid w:val="000E6796"/>
    <w:rsid w:val="00120DA8"/>
    <w:rsid w:val="00125FE3"/>
    <w:rsid w:val="00140531"/>
    <w:rsid w:val="001522F9"/>
    <w:rsid w:val="00164A78"/>
    <w:rsid w:val="00185807"/>
    <w:rsid w:val="00186EA4"/>
    <w:rsid w:val="00196647"/>
    <w:rsid w:val="001C5732"/>
    <w:rsid w:val="001D3468"/>
    <w:rsid w:val="001E217C"/>
    <w:rsid w:val="001F5964"/>
    <w:rsid w:val="00210996"/>
    <w:rsid w:val="002212A2"/>
    <w:rsid w:val="00234DBF"/>
    <w:rsid w:val="002438C6"/>
    <w:rsid w:val="00251483"/>
    <w:rsid w:val="00261D56"/>
    <w:rsid w:val="00270C46"/>
    <w:rsid w:val="00276DA5"/>
    <w:rsid w:val="002836C2"/>
    <w:rsid w:val="00292340"/>
    <w:rsid w:val="002B0DD0"/>
    <w:rsid w:val="002C5E76"/>
    <w:rsid w:val="002E0D2B"/>
    <w:rsid w:val="002E4407"/>
    <w:rsid w:val="002F2976"/>
    <w:rsid w:val="002F3C64"/>
    <w:rsid w:val="003310C6"/>
    <w:rsid w:val="0034081A"/>
    <w:rsid w:val="003518F9"/>
    <w:rsid w:val="00352B6E"/>
    <w:rsid w:val="003574C4"/>
    <w:rsid w:val="00395386"/>
    <w:rsid w:val="003A2FD6"/>
    <w:rsid w:val="003B0686"/>
    <w:rsid w:val="003E2BBD"/>
    <w:rsid w:val="00403D91"/>
    <w:rsid w:val="0041298F"/>
    <w:rsid w:val="0041647F"/>
    <w:rsid w:val="0042007E"/>
    <w:rsid w:val="00424CF4"/>
    <w:rsid w:val="004A44E1"/>
    <w:rsid w:val="004B1465"/>
    <w:rsid w:val="004B1A28"/>
    <w:rsid w:val="004C09EA"/>
    <w:rsid w:val="004C1D05"/>
    <w:rsid w:val="004C761D"/>
    <w:rsid w:val="005016DB"/>
    <w:rsid w:val="005043FD"/>
    <w:rsid w:val="00514F32"/>
    <w:rsid w:val="005328FF"/>
    <w:rsid w:val="00537CA6"/>
    <w:rsid w:val="00541B87"/>
    <w:rsid w:val="005460BE"/>
    <w:rsid w:val="00546966"/>
    <w:rsid w:val="00581DD4"/>
    <w:rsid w:val="00586BFE"/>
    <w:rsid w:val="005B2542"/>
    <w:rsid w:val="005E14F5"/>
    <w:rsid w:val="005E6A27"/>
    <w:rsid w:val="005F2928"/>
    <w:rsid w:val="005F3C3B"/>
    <w:rsid w:val="006208FA"/>
    <w:rsid w:val="006347F4"/>
    <w:rsid w:val="006360D5"/>
    <w:rsid w:val="00642FCB"/>
    <w:rsid w:val="00644EFE"/>
    <w:rsid w:val="00654B6C"/>
    <w:rsid w:val="006552C0"/>
    <w:rsid w:val="006656BB"/>
    <w:rsid w:val="00666195"/>
    <w:rsid w:val="006838B0"/>
    <w:rsid w:val="00686712"/>
    <w:rsid w:val="006A4101"/>
    <w:rsid w:val="006A4781"/>
    <w:rsid w:val="006C4146"/>
    <w:rsid w:val="006D10CA"/>
    <w:rsid w:val="006D724F"/>
    <w:rsid w:val="006F38A4"/>
    <w:rsid w:val="00703684"/>
    <w:rsid w:val="00711E84"/>
    <w:rsid w:val="00715734"/>
    <w:rsid w:val="007338A2"/>
    <w:rsid w:val="00761D49"/>
    <w:rsid w:val="0076778F"/>
    <w:rsid w:val="0077472E"/>
    <w:rsid w:val="007925F0"/>
    <w:rsid w:val="007A2005"/>
    <w:rsid w:val="007A36E5"/>
    <w:rsid w:val="007A566D"/>
    <w:rsid w:val="007A76EF"/>
    <w:rsid w:val="007B029F"/>
    <w:rsid w:val="007C2998"/>
    <w:rsid w:val="007E19E0"/>
    <w:rsid w:val="007E6D00"/>
    <w:rsid w:val="007F0280"/>
    <w:rsid w:val="00823E88"/>
    <w:rsid w:val="008321FB"/>
    <w:rsid w:val="00832843"/>
    <w:rsid w:val="00842458"/>
    <w:rsid w:val="008575ED"/>
    <w:rsid w:val="00864182"/>
    <w:rsid w:val="00875A5A"/>
    <w:rsid w:val="008A3B43"/>
    <w:rsid w:val="008D1630"/>
    <w:rsid w:val="0090019F"/>
    <w:rsid w:val="0090461E"/>
    <w:rsid w:val="00905BAB"/>
    <w:rsid w:val="00960B08"/>
    <w:rsid w:val="009664A4"/>
    <w:rsid w:val="00966E61"/>
    <w:rsid w:val="00970B65"/>
    <w:rsid w:val="0098363E"/>
    <w:rsid w:val="0099277E"/>
    <w:rsid w:val="009C4D66"/>
    <w:rsid w:val="009E0675"/>
    <w:rsid w:val="009F29A8"/>
    <w:rsid w:val="00A241A8"/>
    <w:rsid w:val="00A31333"/>
    <w:rsid w:val="00A369B7"/>
    <w:rsid w:val="00A41DA8"/>
    <w:rsid w:val="00A45FE8"/>
    <w:rsid w:val="00A70C87"/>
    <w:rsid w:val="00A71326"/>
    <w:rsid w:val="00A82C3B"/>
    <w:rsid w:val="00A856C3"/>
    <w:rsid w:val="00AC1398"/>
    <w:rsid w:val="00AC2B63"/>
    <w:rsid w:val="00AC6CF6"/>
    <w:rsid w:val="00AE0075"/>
    <w:rsid w:val="00AF47E6"/>
    <w:rsid w:val="00B032F1"/>
    <w:rsid w:val="00B05D83"/>
    <w:rsid w:val="00B43C31"/>
    <w:rsid w:val="00B45B73"/>
    <w:rsid w:val="00B51D7A"/>
    <w:rsid w:val="00B541ED"/>
    <w:rsid w:val="00B836E8"/>
    <w:rsid w:val="00B83A87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84A66"/>
    <w:rsid w:val="00CA427F"/>
    <w:rsid w:val="00CC21A3"/>
    <w:rsid w:val="00CD7CCE"/>
    <w:rsid w:val="00CE1E13"/>
    <w:rsid w:val="00CE1E34"/>
    <w:rsid w:val="00CF6E1D"/>
    <w:rsid w:val="00D26462"/>
    <w:rsid w:val="00D27120"/>
    <w:rsid w:val="00D449A4"/>
    <w:rsid w:val="00D813DD"/>
    <w:rsid w:val="00D83D7D"/>
    <w:rsid w:val="00D9030F"/>
    <w:rsid w:val="00DC3376"/>
    <w:rsid w:val="00DC54FB"/>
    <w:rsid w:val="00DE2030"/>
    <w:rsid w:val="00DE2572"/>
    <w:rsid w:val="00E02AFD"/>
    <w:rsid w:val="00E0723A"/>
    <w:rsid w:val="00E33390"/>
    <w:rsid w:val="00E430F2"/>
    <w:rsid w:val="00E52B02"/>
    <w:rsid w:val="00E56BAB"/>
    <w:rsid w:val="00E65C9D"/>
    <w:rsid w:val="00E70B1A"/>
    <w:rsid w:val="00E71418"/>
    <w:rsid w:val="00E821B9"/>
    <w:rsid w:val="00E83AB6"/>
    <w:rsid w:val="00EC0380"/>
    <w:rsid w:val="00F01A9E"/>
    <w:rsid w:val="00F4061F"/>
    <w:rsid w:val="00F55DDB"/>
    <w:rsid w:val="00F66FD3"/>
    <w:rsid w:val="00F72342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D410F"/>
  <w15:chartTrackingRefBased/>
  <w15:docId w15:val="{C1AE4D4E-48A1-4583-A31D-519CB1CD5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F66FD3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823E88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7E19E0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yondutopia.net/writing-survival-guide/guide1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owl.english.purdue.edu/owl/resource/677/0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Project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4B13C-E03A-47A8-A269-6ECEA3BB4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APB_Project_Template</Template>
  <TotalTime>1</TotalTime>
  <Pages>2</Pages>
  <Words>485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2.2.4 Rooted in Research</vt:lpstr>
    </vt:vector>
  </TitlesOfParts>
  <Manager>Dan Jansen</Manager>
  <Company>Curriculum for Agricultural Science Education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2.2.4 Rooted in Research</dc:title>
  <dc:subject>APB - Unit 2 - Lesson 2.2 Genetic Transformers</dc:subject>
  <dc:creator>Marlene Jansen</dc:creator>
  <cp:keywords/>
  <dc:description/>
  <cp:lastModifiedBy>Melanie Bloom</cp:lastModifiedBy>
  <cp:revision>3</cp:revision>
  <cp:lastPrinted>2014-03-03T20:17:00Z</cp:lastPrinted>
  <dcterms:created xsi:type="dcterms:W3CDTF">2016-01-06T23:34:00Z</dcterms:created>
  <dcterms:modified xsi:type="dcterms:W3CDTF">2016-03-01T01:47:00Z</dcterms:modified>
</cp:coreProperties>
</file>